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B13CC1" w:rsidP="00384E4B">
      <w:pPr>
        <w:rPr>
          <w:rFonts w:ascii="Arial" w:hAnsi="Arial" w:cs="Arial"/>
        </w:rPr>
      </w:pPr>
      <w:r w:rsidRPr="00B13CC1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C4540D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4540D" w:rsidRPr="009C3DEB" w:rsidRDefault="00C4540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C4540D" w:rsidRPr="00C4540D" w:rsidRDefault="00C4540D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4540D">
              <w:rPr>
                <w:rFonts w:ascii="Times New Roman" w:hAnsi="Times New Roman"/>
                <w:color w:val="000000"/>
              </w:rPr>
              <w:t>job safety</w:t>
            </w:r>
          </w:p>
        </w:tc>
        <w:tc>
          <w:tcPr>
            <w:tcW w:w="6693" w:type="dxa"/>
          </w:tcPr>
          <w:p w:rsidR="00C4540D" w:rsidRPr="009C3DEB" w:rsidRDefault="00C4540D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4540D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4540D" w:rsidRPr="009C3DEB" w:rsidRDefault="00C4540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C4540D" w:rsidRPr="00C4540D" w:rsidRDefault="00C4540D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4540D">
              <w:rPr>
                <w:rFonts w:ascii="Times New Roman" w:hAnsi="Times New Roman"/>
                <w:color w:val="000000"/>
              </w:rPr>
              <w:t>congratulations</w:t>
            </w:r>
          </w:p>
        </w:tc>
        <w:tc>
          <w:tcPr>
            <w:tcW w:w="6693" w:type="dxa"/>
          </w:tcPr>
          <w:p w:rsidR="00C4540D" w:rsidRPr="009C3DEB" w:rsidRDefault="00C4540D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4540D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4540D" w:rsidRPr="009C3DEB" w:rsidRDefault="00C4540D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C4540D" w:rsidRPr="00C4540D" w:rsidRDefault="00C4540D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4540D">
              <w:rPr>
                <w:rFonts w:ascii="Times New Roman" w:hAnsi="Times New Roman"/>
                <w:color w:val="000000"/>
              </w:rPr>
              <w:t>owner</w:t>
            </w:r>
          </w:p>
        </w:tc>
        <w:tc>
          <w:tcPr>
            <w:tcW w:w="6693" w:type="dxa"/>
          </w:tcPr>
          <w:p w:rsidR="00C4540D" w:rsidRPr="009C3DEB" w:rsidRDefault="00C4540D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4540D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4540D" w:rsidRPr="009C3DEB" w:rsidRDefault="00C4540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C4540D" w:rsidRPr="00C4540D" w:rsidRDefault="00C4540D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4540D">
              <w:rPr>
                <w:rFonts w:ascii="Times New Roman" w:hAnsi="Times New Roman"/>
                <w:color w:val="000000"/>
              </w:rPr>
              <w:t>dangerous</w:t>
            </w:r>
          </w:p>
        </w:tc>
        <w:tc>
          <w:tcPr>
            <w:tcW w:w="6693" w:type="dxa"/>
          </w:tcPr>
          <w:p w:rsidR="00C4540D" w:rsidRPr="009C3DEB" w:rsidRDefault="00C4540D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4540D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4540D" w:rsidRPr="009C3DEB" w:rsidRDefault="00C4540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C4540D" w:rsidRPr="00C4540D" w:rsidRDefault="00C4540D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4540D">
              <w:rPr>
                <w:rFonts w:ascii="Times New Roman" w:hAnsi="Times New Roman"/>
                <w:color w:val="000000"/>
              </w:rPr>
              <w:t>careful</w:t>
            </w:r>
          </w:p>
        </w:tc>
        <w:tc>
          <w:tcPr>
            <w:tcW w:w="6693" w:type="dxa"/>
          </w:tcPr>
          <w:p w:rsidR="00C4540D" w:rsidRPr="009C3DEB" w:rsidRDefault="00C4540D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4540D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4540D" w:rsidRPr="009C3DEB" w:rsidRDefault="00C4540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C4540D" w:rsidRPr="00C4540D" w:rsidRDefault="00C4540D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4540D">
              <w:rPr>
                <w:rFonts w:ascii="Times New Roman" w:hAnsi="Times New Roman"/>
                <w:color w:val="000000"/>
              </w:rPr>
              <w:t>shelf</w:t>
            </w:r>
          </w:p>
        </w:tc>
        <w:tc>
          <w:tcPr>
            <w:tcW w:w="6693" w:type="dxa"/>
          </w:tcPr>
          <w:p w:rsidR="00C4540D" w:rsidRPr="009C3DEB" w:rsidRDefault="00C4540D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4540D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4540D" w:rsidRPr="009C3DEB" w:rsidRDefault="00C4540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C4540D" w:rsidRPr="00C4540D" w:rsidRDefault="00C4540D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4540D">
              <w:rPr>
                <w:rFonts w:ascii="Times New Roman" w:hAnsi="Times New Roman"/>
                <w:color w:val="000000"/>
              </w:rPr>
              <w:t>loose</w:t>
            </w:r>
          </w:p>
        </w:tc>
        <w:tc>
          <w:tcPr>
            <w:tcW w:w="6693" w:type="dxa"/>
          </w:tcPr>
          <w:p w:rsidR="00C4540D" w:rsidRPr="009C3DEB" w:rsidRDefault="00C4540D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4540D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4540D" w:rsidRPr="009C3DEB" w:rsidRDefault="00C4540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C4540D" w:rsidRPr="00C4540D" w:rsidRDefault="00C4540D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4540D">
              <w:rPr>
                <w:rFonts w:ascii="Times New Roman" w:hAnsi="Times New Roman"/>
                <w:color w:val="000000"/>
              </w:rPr>
              <w:t>sign</w:t>
            </w:r>
          </w:p>
        </w:tc>
        <w:tc>
          <w:tcPr>
            <w:tcW w:w="6693" w:type="dxa"/>
          </w:tcPr>
          <w:p w:rsidR="00C4540D" w:rsidRPr="009C3DEB" w:rsidRDefault="00C4540D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40D" w:rsidRDefault="00C4540D" w:rsidP="00814CB4">
      <w:r>
        <w:separator/>
      </w:r>
    </w:p>
  </w:endnote>
  <w:endnote w:type="continuationSeparator" w:id="1">
    <w:p w:rsidR="00C4540D" w:rsidRDefault="00C4540D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40D" w:rsidRDefault="00C4540D" w:rsidP="00814CB4">
      <w:r>
        <w:separator/>
      </w:r>
    </w:p>
  </w:footnote>
  <w:footnote w:type="continuationSeparator" w:id="1">
    <w:p w:rsidR="00C4540D" w:rsidRDefault="00C4540D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C4540D">
      <w:rPr>
        <w:rFonts w:ascii="Times New Roman" w:hAnsi="Times New Roman"/>
        <w:color w:val="4F6228" w:themeColor="accent3" w:themeShade="80"/>
        <w:sz w:val="32"/>
        <w:szCs w:val="32"/>
      </w:rPr>
      <w:t>0 Farm Safety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17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3CC1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40D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1</TotalTime>
  <Pages>1</Pages>
  <Words>41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2009-05-22T01:57:00Z</cp:lastPrinted>
  <dcterms:created xsi:type="dcterms:W3CDTF">2009-05-24T16:08:00Z</dcterms:created>
  <dcterms:modified xsi:type="dcterms:W3CDTF">2009-05-24T16:09:00Z</dcterms:modified>
</cp:coreProperties>
</file>